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60E8594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06ED224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80A93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5CBEF3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B6D34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D3879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053B9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43DF488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A5D9D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2EF69" w14:textId="4781C1C6" w:rsidR="00F13D3F" w:rsidRPr="00DF0395" w:rsidRDefault="00A90A6A" w:rsidP="0087342F">
            <w:pPr>
              <w:rPr>
                <w:rFonts w:cs="Arial"/>
                <w:szCs w:val="20"/>
              </w:rPr>
            </w:pPr>
            <w:r>
              <w:t>16/2026/O - 2316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9C774FA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39650379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EE353D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7D48F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6D7D219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430754" w14:textId="358253A2" w:rsidR="008964B6" w:rsidRPr="00DF0395" w:rsidRDefault="00A90A6A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LP 64 Instandsetzung Gleise </w:t>
            </w:r>
            <w:proofErr w:type="spellStart"/>
            <w:r>
              <w:rPr>
                <w:rFonts w:cs="Arial"/>
                <w:szCs w:val="20"/>
              </w:rPr>
              <w:t>Trajektbrücke</w:t>
            </w:r>
            <w:proofErr w:type="spellEnd"/>
          </w:p>
        </w:tc>
      </w:tr>
      <w:tr w:rsidR="00F13D3F" w:rsidRPr="00DF0395" w14:paraId="0E4F4DA1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7DA1D9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B6EA83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6C3E1C" w:rsidRPr="00DF0395" w14:paraId="296E58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361C925" w14:textId="63CF35EE" w:rsidR="006C3E1C" w:rsidRPr="008964B6" w:rsidRDefault="006C3E1C" w:rsidP="006C3E1C"/>
        </w:tc>
      </w:tr>
    </w:tbl>
    <w:p w14:paraId="0932BD63" w14:textId="77777777" w:rsidR="00F13D3F" w:rsidRDefault="00F13D3F" w:rsidP="00F13D3F">
      <w:pPr>
        <w:pStyle w:val="VHB-Kopfzeilentext"/>
      </w:pPr>
    </w:p>
    <w:p w14:paraId="7A983A14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3CF91D88" w14:textId="77777777" w:rsidR="00F13D3F" w:rsidRDefault="00F13D3F" w:rsidP="00F13D3F"/>
    <w:p w14:paraId="3BEEC572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5219747D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596C397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73DA4C12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18A5550A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19BC15E9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5FA144BD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48D6F03C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14:paraId="78CB050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1F8C2E6A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5FDD68C1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4C08A28F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03F34" w14:textId="77777777" w:rsidR="00626C83" w:rsidRDefault="00626C83">
      <w:r>
        <w:separator/>
      </w:r>
    </w:p>
    <w:p w14:paraId="5E356F00" w14:textId="77777777" w:rsidR="00626C83" w:rsidRDefault="00626C83"/>
    <w:p w14:paraId="42F04D48" w14:textId="77777777" w:rsidR="00626C83" w:rsidRDefault="00626C83"/>
  </w:endnote>
  <w:endnote w:type="continuationSeparator" w:id="0">
    <w:p w14:paraId="62049756" w14:textId="77777777" w:rsidR="00626C83" w:rsidRDefault="00626C83">
      <w:r>
        <w:continuationSeparator/>
      </w:r>
    </w:p>
    <w:p w14:paraId="652EBB98" w14:textId="77777777" w:rsidR="00626C83" w:rsidRDefault="00626C83"/>
    <w:p w14:paraId="4CDFB200" w14:textId="77777777"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4491CCC7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6E3CC48F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C4D829C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93AA370" wp14:editId="699CD7A7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4985A70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3D24444" w14:textId="77777777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869D399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117C0" w14:textId="77777777" w:rsidR="00626C83" w:rsidRDefault="00626C83">
      <w:r>
        <w:separator/>
      </w:r>
    </w:p>
    <w:p w14:paraId="7C08E562" w14:textId="77777777" w:rsidR="00626C83" w:rsidRDefault="00626C83"/>
    <w:p w14:paraId="7C54C920" w14:textId="77777777" w:rsidR="00626C83" w:rsidRDefault="00626C83"/>
  </w:footnote>
  <w:footnote w:type="continuationSeparator" w:id="0">
    <w:p w14:paraId="42AAE78A" w14:textId="77777777" w:rsidR="00626C83" w:rsidRDefault="00626C83">
      <w:r>
        <w:continuationSeparator/>
      </w:r>
    </w:p>
    <w:p w14:paraId="31816BDB" w14:textId="77777777" w:rsidR="00626C83" w:rsidRDefault="00626C83"/>
    <w:p w14:paraId="4D13786A" w14:textId="77777777"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1C20" w14:textId="77777777" w:rsidR="00F8534B" w:rsidRDefault="00F8534B"/>
  <w:p w14:paraId="457DAFBF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5BB83" w14:textId="77777777" w:rsidR="00F8534B" w:rsidRDefault="00F8534B" w:rsidP="00046C8E">
    <w:pPr>
      <w:pStyle w:val="Kopfzeile"/>
    </w:pPr>
    <w:r>
      <w:t>244</w:t>
    </w:r>
  </w:p>
  <w:p w14:paraId="6A374FAE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868D8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4F5F45"/>
    <w:rsid w:val="00500C2B"/>
    <w:rsid w:val="00520D3B"/>
    <w:rsid w:val="00522B6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C3E1C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964B6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A6A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11E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86CAB9B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199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Doreen Manzel</cp:lastModifiedBy>
  <cp:revision>11</cp:revision>
  <cp:lastPrinted>2010-03-03T16:09:00Z</cp:lastPrinted>
  <dcterms:created xsi:type="dcterms:W3CDTF">2017-10-18T06:51:00Z</dcterms:created>
  <dcterms:modified xsi:type="dcterms:W3CDTF">2026-07-10T08:05:00Z</dcterms:modified>
</cp:coreProperties>
</file>